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0124" w14:textId="77777777" w:rsidR="002C5A02" w:rsidRPr="00557A84" w:rsidRDefault="002C5A02" w:rsidP="00557A84">
      <w:pPr>
        <w:pStyle w:val="Heading1"/>
        <w:rPr>
          <w:color w:val="auto"/>
          <w:szCs w:val="28"/>
        </w:rPr>
      </w:pPr>
      <w:r w:rsidRPr="00557A84">
        <w:rPr>
          <w:color w:val="auto"/>
          <w:szCs w:val="28"/>
        </w:rPr>
        <w:t xml:space="preserve">13. </w:t>
      </w:r>
      <w:r>
        <w:rPr>
          <w:color w:val="auto"/>
          <w:szCs w:val="28"/>
        </w:rPr>
        <w:t>Maintenance principles</w:t>
      </w:r>
    </w:p>
    <w:p w14:paraId="4FA6970C" w14:textId="77777777" w:rsidR="002C5A02" w:rsidRPr="002F0F80" w:rsidRDefault="002C5A02" w:rsidP="00474F67">
      <w:pPr>
        <w:pStyle w:val="Heading1"/>
        <w:rPr>
          <w:color w:val="FC4421"/>
        </w:rPr>
      </w:pPr>
      <w:r w:rsidRPr="002F0F80">
        <w:rPr>
          <w:color w:val="FC4421"/>
        </w:rPr>
        <w:t>Worksheet 5: Scenario (tutor)</w:t>
      </w:r>
    </w:p>
    <w:p w14:paraId="44FD8073" w14:textId="77777777" w:rsidR="002C5A02" w:rsidRDefault="002C5A02" w:rsidP="00E518BF"/>
    <w:p w14:paraId="4C35947E" w14:textId="77777777" w:rsidR="002C5A02" w:rsidRDefault="002C5A02" w:rsidP="00915F7D">
      <w:r>
        <w:t>It’s a hot day and an air conditioning system in the retail unit you are employed to maintain has broken. Parts are needed for it to be repaired which will take several days to arrive. What are the implications for the customer (the shop owner) and their business in each of the following categories:</w:t>
      </w:r>
    </w:p>
    <w:p w14:paraId="3E8E8203" w14:textId="77777777" w:rsidR="002C5A02" w:rsidRDefault="002C5A02" w:rsidP="00915F7D">
      <w:pPr>
        <w:rPr>
          <w:rFonts w:asciiTheme="minorHAnsi" w:hAnsiTheme="minorHAnsi"/>
          <w:szCs w:val="22"/>
        </w:rPr>
      </w:pPr>
    </w:p>
    <w:p w14:paraId="7C1E7791" w14:textId="77777777" w:rsidR="002C5A02" w:rsidRPr="005A425B" w:rsidRDefault="002C5A02" w:rsidP="002C5A02">
      <w:pPr>
        <w:pStyle w:val="ListParagraph"/>
        <w:numPr>
          <w:ilvl w:val="0"/>
          <w:numId w:val="35"/>
        </w:numPr>
        <w:spacing w:before="0" w:after="160" w:line="256" w:lineRule="auto"/>
      </w:pPr>
      <w:r w:rsidRPr="005A425B">
        <w:t xml:space="preserve">Time – </w:t>
      </w:r>
      <w:r w:rsidRPr="005A425B">
        <w:rPr>
          <w:color w:val="FF0000"/>
        </w:rPr>
        <w:t xml:space="preserve">delivery times will impact the repair </w:t>
      </w:r>
      <w:r>
        <w:rPr>
          <w:color w:val="FF0000"/>
        </w:rPr>
        <w:t xml:space="preserve">time </w:t>
      </w:r>
    </w:p>
    <w:p w14:paraId="37DDE4A5"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Costs – </w:t>
      </w:r>
      <w:r w:rsidRPr="005A425B">
        <w:rPr>
          <w:color w:val="FF0000"/>
        </w:rPr>
        <w:t>costs for the parts as well as labour charges</w:t>
      </w:r>
    </w:p>
    <w:p w14:paraId="5699683B"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Downtime of systems – </w:t>
      </w:r>
      <w:r w:rsidRPr="005A425B">
        <w:rPr>
          <w:color w:val="FF0000"/>
        </w:rPr>
        <w:t>system downtime will affect the comfortable conditions within the retail outlet</w:t>
      </w:r>
    </w:p>
    <w:p w14:paraId="5640748D" w14:textId="77777777" w:rsidR="002C5A02" w:rsidRPr="005A425B" w:rsidRDefault="002C5A02" w:rsidP="002C5A02">
      <w:pPr>
        <w:pStyle w:val="ListParagraph"/>
        <w:numPr>
          <w:ilvl w:val="0"/>
          <w:numId w:val="35"/>
        </w:numPr>
        <w:spacing w:before="0" w:after="160" w:line="256" w:lineRule="auto"/>
        <w:rPr>
          <w:color w:val="FF0000"/>
        </w:rPr>
      </w:pPr>
      <w:r w:rsidRPr="005A425B">
        <w:t xml:space="preserve">Loss of income – </w:t>
      </w:r>
      <w:r w:rsidRPr="005A425B">
        <w:rPr>
          <w:color w:val="FF0000"/>
        </w:rPr>
        <w:t xml:space="preserve">if the retail unit </w:t>
      </w:r>
      <w:proofErr w:type="gramStart"/>
      <w:r>
        <w:rPr>
          <w:color w:val="FF0000"/>
        </w:rPr>
        <w:t>has to</w:t>
      </w:r>
      <w:proofErr w:type="gramEnd"/>
      <w:r>
        <w:rPr>
          <w:color w:val="FF0000"/>
        </w:rPr>
        <w:t xml:space="preserve"> be</w:t>
      </w:r>
      <w:r w:rsidRPr="005A425B">
        <w:rPr>
          <w:color w:val="FF0000"/>
        </w:rPr>
        <w:t xml:space="preserve"> closed </w:t>
      </w:r>
      <w:r>
        <w:rPr>
          <w:color w:val="FF0000"/>
        </w:rPr>
        <w:t>this</w:t>
      </w:r>
      <w:r w:rsidRPr="005A425B">
        <w:rPr>
          <w:color w:val="FF0000"/>
        </w:rPr>
        <w:t xml:space="preserve"> could lead to loss of income </w:t>
      </w:r>
    </w:p>
    <w:p w14:paraId="01C42C41" w14:textId="77777777" w:rsidR="002C5A02" w:rsidRPr="005A425B" w:rsidRDefault="002C5A02" w:rsidP="002C5A02">
      <w:pPr>
        <w:pStyle w:val="ListParagraph"/>
        <w:numPr>
          <w:ilvl w:val="0"/>
          <w:numId w:val="35"/>
        </w:numPr>
        <w:spacing w:before="0" w:after="160" w:line="256" w:lineRule="auto"/>
      </w:pPr>
      <w:r w:rsidRPr="005A425B">
        <w:t xml:space="preserve">Increased hazards – </w:t>
      </w:r>
      <w:r w:rsidRPr="005A425B">
        <w:rPr>
          <w:color w:val="FF0000"/>
        </w:rPr>
        <w:t>there may be a risk of increased hazards due to the faulty equipment</w:t>
      </w:r>
    </w:p>
    <w:p w14:paraId="5DE263B9" w14:textId="77777777" w:rsidR="002C5A02" w:rsidRPr="005A425B" w:rsidRDefault="002C5A02" w:rsidP="002C5A02">
      <w:pPr>
        <w:pStyle w:val="ListParagraph"/>
        <w:numPr>
          <w:ilvl w:val="0"/>
          <w:numId w:val="35"/>
        </w:numPr>
        <w:spacing w:before="0" w:after="160" w:line="256" w:lineRule="auto"/>
      </w:pPr>
      <w:r w:rsidRPr="005A425B">
        <w:t xml:space="preserve">Loss of service – </w:t>
      </w:r>
      <w:r w:rsidRPr="005A425B">
        <w:rPr>
          <w:color w:val="FF0000"/>
        </w:rPr>
        <w:t>possible loss of service due to the faulty equipment</w:t>
      </w:r>
    </w:p>
    <w:p w14:paraId="51188D32" w14:textId="77777777" w:rsidR="002C5A02" w:rsidRDefault="002C5A02" w:rsidP="00764A7E"/>
    <w:p w14:paraId="35ED919A" w14:textId="77777777" w:rsidR="002C5A02" w:rsidRDefault="002C5A02" w:rsidP="0001353F"/>
    <w:p w14:paraId="75F7A3FF" w14:textId="77777777" w:rsidR="002C5A02" w:rsidRDefault="002C5A02" w:rsidP="006E1028">
      <w:pPr>
        <w:pStyle w:val="Answer"/>
      </w:pPr>
    </w:p>
    <w:p w14:paraId="02238E7D" w14:textId="77777777" w:rsidR="006E1028" w:rsidRDefault="006E1028" w:rsidP="006E1028">
      <w:pPr>
        <w:pStyle w:val="Answer"/>
      </w:pPr>
    </w:p>
    <w:sectPr w:rsidR="006E1028" w:rsidSect="00CF314C">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7A63" w14:textId="77777777" w:rsidR="00A76893" w:rsidRDefault="00A76893">
      <w:pPr>
        <w:spacing w:before="0" w:after="0"/>
      </w:pPr>
      <w:r>
        <w:separator/>
      </w:r>
    </w:p>
  </w:endnote>
  <w:endnote w:type="continuationSeparator" w:id="0">
    <w:p w14:paraId="3FCE3F48" w14:textId="77777777" w:rsidR="00A76893" w:rsidRDefault="00A768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B5C8" w14:textId="77777777" w:rsidR="00CF314C" w:rsidRDefault="00CF3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654DF" w14:textId="77777777" w:rsidR="00CF314C" w:rsidRPr="00F03E33" w:rsidRDefault="00CF314C" w:rsidP="00CF314C">
    <w:pPr>
      <w:pStyle w:val="Footer"/>
      <w:tabs>
        <w:tab w:val="clear" w:pos="9639"/>
        <w:tab w:val="clear" w:pos="11199"/>
        <w:tab w:val="right" w:pos="16160"/>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62848" behindDoc="0" locked="0" layoutInCell="1" allowOverlap="1" wp14:anchorId="4472B43F" wp14:editId="7F79A86E">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4E7E36B2" id="Group 2" o:spid="_x0000_s1026" style="position:absolute;margin-left:-44.55pt;margin-top:-10pt;width:566.05pt;height:36.5pt;z-index:251662848"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61824" behindDoc="0" locked="0" layoutInCell="1" allowOverlap="1" wp14:anchorId="793F721A" wp14:editId="12095040">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71AD2D" id="Straight Connector 9"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74CBAEAA" w14:textId="314E6BB2" w:rsidR="00110217" w:rsidRPr="00CF314C" w:rsidRDefault="00110217" w:rsidP="00CF31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24C1B" w14:textId="77777777" w:rsidR="00CF314C" w:rsidRDefault="00CF3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75F8" w14:textId="77777777" w:rsidR="00A76893" w:rsidRDefault="00A76893">
      <w:pPr>
        <w:spacing w:before="0" w:after="0"/>
      </w:pPr>
      <w:r>
        <w:separator/>
      </w:r>
    </w:p>
  </w:footnote>
  <w:footnote w:type="continuationSeparator" w:id="0">
    <w:p w14:paraId="373F7650" w14:textId="77777777" w:rsidR="00A76893" w:rsidRDefault="00A768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B397" w14:textId="77777777" w:rsidR="00CF314C" w:rsidRDefault="00CF3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A54C" w14:textId="77777777" w:rsidR="002F0F80" w:rsidRPr="009C6DF4" w:rsidRDefault="002F0F80" w:rsidP="002F0F80">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59776" behindDoc="0" locked="0" layoutInCell="1" allowOverlap="1" wp14:anchorId="17C036B8" wp14:editId="43FFFBC6">
              <wp:simplePos x="0" y="0"/>
              <wp:positionH relativeFrom="column">
                <wp:posOffset>-756285</wp:posOffset>
              </wp:positionH>
              <wp:positionV relativeFrom="paragraph">
                <wp:posOffset>-228160</wp:posOffset>
              </wp:positionV>
              <wp:extent cx="7560000" cy="886813"/>
              <wp:effectExtent l="0" t="0" r="3175" b="8890"/>
              <wp:wrapNone/>
              <wp:docPr id="1623645008" name="Group 1"/>
              <wp:cNvGraphicFramePr/>
              <a:graphic xmlns:a="http://schemas.openxmlformats.org/drawingml/2006/main">
                <a:graphicData uri="http://schemas.microsoft.com/office/word/2010/wordprocessingGroup">
                  <wpg:wgp>
                    <wpg:cNvGrpSpPr/>
                    <wpg:grpSpPr>
                      <a:xfrm>
                        <a:off x="0" y="0"/>
                        <a:ext cx="7560000" cy="886813"/>
                        <a:chOff x="0" y="0"/>
                        <a:chExt cx="7560000" cy="886813"/>
                      </a:xfrm>
                    </wpg:grpSpPr>
                    <wps:wsp>
                      <wps:cNvPr id="2104303011" name="Graphic 26"/>
                      <wps:cNvSpPr>
                        <a:spLocks/>
                      </wps:cNvSpPr>
                      <wps:spPr>
                        <a:xfrm>
                          <a:off x="0" y="841728"/>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4034078" cy="808355"/>
                        </a:xfrm>
                        <a:prstGeom prst="rect">
                          <a:avLst/>
                        </a:prstGeom>
                        <a:noFill/>
                        <a:ln w="9525">
                          <a:noFill/>
                          <a:miter lim="800000"/>
                          <a:headEnd/>
                          <a:tailEnd/>
                        </a:ln>
                      </wps:spPr>
                      <wps:txbx>
                        <w:txbxContent>
                          <w:p w14:paraId="71A78967" w14:textId="77777777" w:rsidR="002F0F80" w:rsidRPr="00631B61" w:rsidRDefault="002F0F80" w:rsidP="002F0F80">
                            <w:pPr>
                              <w:spacing w:before="0" w:after="0" w:line="240" w:lineRule="auto"/>
                              <w:rPr>
                                <w:rFonts w:cs="Arial"/>
                                <w:b/>
                                <w:bCs/>
                                <w:sz w:val="36"/>
                                <w:szCs w:val="36"/>
                                <w:lang w:val="en-US"/>
                              </w:rPr>
                            </w:pPr>
                            <w:r>
                              <w:rPr>
                                <w:rFonts w:cs="Arial"/>
                                <w:b/>
                                <w:bCs/>
                                <w:sz w:val="36"/>
                                <w:szCs w:val="36"/>
                                <w:lang w:val="en-US"/>
                              </w:rPr>
                              <w:t>T Level Technical Qualification in</w:t>
                            </w:r>
                          </w:p>
                          <w:p w14:paraId="434F23B0" w14:textId="77777777" w:rsidR="002F0F80" w:rsidRPr="00631B61" w:rsidRDefault="002F0F80" w:rsidP="002F0F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17C036B8" id="Group 1" o:spid="_x0000_s1026" style="position:absolute;margin-left:-59.55pt;margin-top:-17.95pt;width:595.3pt;height:69.85pt;z-index:251659776;mso-height-relative:margin" coordsize="75600,8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">
              <v:shape id="Graphic 26" o:spid="_x0000_s1027" style="position:absolute;top:8417;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40341;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71A78967" w14:textId="77777777" w:rsidR="002F0F80" w:rsidRPr="00631B61" w:rsidRDefault="002F0F80" w:rsidP="002F0F80">
                      <w:pPr>
                        <w:spacing w:before="0" w:after="0" w:line="240" w:lineRule="auto"/>
                        <w:rPr>
                          <w:rFonts w:cs="Arial"/>
                          <w:b/>
                          <w:bCs/>
                          <w:sz w:val="36"/>
                          <w:szCs w:val="36"/>
                          <w:lang w:val="en-US"/>
                        </w:rPr>
                      </w:pPr>
                      <w:r>
                        <w:rPr>
                          <w:rFonts w:cs="Arial"/>
                          <w:b/>
                          <w:bCs/>
                          <w:sz w:val="36"/>
                          <w:szCs w:val="36"/>
                          <w:lang w:val="en-US"/>
                        </w:rPr>
                        <w:t>T Level Technical Qualification in</w:t>
                      </w:r>
                    </w:p>
                    <w:p w14:paraId="434F23B0" w14:textId="77777777" w:rsidR="002F0F80" w:rsidRPr="00631B61" w:rsidRDefault="002F0F80" w:rsidP="002F0F8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5FCA16C5" w14:textId="77777777" w:rsidR="002F0F80" w:rsidRPr="00744586" w:rsidRDefault="002F0F80" w:rsidP="002F0F80">
    <w:pPr>
      <w:pStyle w:val="Header"/>
    </w:pPr>
  </w:p>
  <w:p w14:paraId="66D86C50" w14:textId="77777777" w:rsidR="002F0F80" w:rsidRPr="004D79D2" w:rsidRDefault="002F0F80" w:rsidP="002F0F80">
    <w:pPr>
      <w:pStyle w:val="Header"/>
    </w:pPr>
  </w:p>
  <w:p w14:paraId="32BE57D8" w14:textId="0257DBB4" w:rsidR="00110217" w:rsidRPr="002F0F80" w:rsidRDefault="00110217" w:rsidP="002F0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8525" w14:textId="77777777" w:rsidR="00CF314C" w:rsidRDefault="00CF3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F7BF5"/>
    <w:multiLevelType w:val="hybridMultilevel"/>
    <w:tmpl w:val="45566FAA"/>
    <w:lvl w:ilvl="0" w:tplc="3BBCF41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169361">
    <w:abstractNumId w:val="4"/>
  </w:num>
  <w:num w:numId="2" w16cid:durableId="596668928">
    <w:abstractNumId w:val="14"/>
  </w:num>
  <w:num w:numId="3" w16cid:durableId="385689369">
    <w:abstractNumId w:val="21"/>
  </w:num>
  <w:num w:numId="4" w16cid:durableId="1757051833">
    <w:abstractNumId w:val="16"/>
  </w:num>
  <w:num w:numId="5" w16cid:durableId="1004672264">
    <w:abstractNumId w:val="7"/>
  </w:num>
  <w:num w:numId="6" w16cid:durableId="930358337">
    <w:abstractNumId w:val="15"/>
  </w:num>
  <w:num w:numId="7" w16cid:durableId="2022854969">
    <w:abstractNumId w:val="7"/>
  </w:num>
  <w:num w:numId="8" w16cid:durableId="789665920">
    <w:abstractNumId w:val="1"/>
  </w:num>
  <w:num w:numId="9" w16cid:durableId="975142388">
    <w:abstractNumId w:val="7"/>
    <w:lvlOverride w:ilvl="0">
      <w:startOverride w:val="1"/>
    </w:lvlOverride>
  </w:num>
  <w:num w:numId="10" w16cid:durableId="236019628">
    <w:abstractNumId w:val="17"/>
  </w:num>
  <w:num w:numId="11" w16cid:durableId="1998219011">
    <w:abstractNumId w:val="13"/>
  </w:num>
  <w:num w:numId="12" w16cid:durableId="746347250">
    <w:abstractNumId w:val="5"/>
  </w:num>
  <w:num w:numId="13" w16cid:durableId="229463067">
    <w:abstractNumId w:val="12"/>
  </w:num>
  <w:num w:numId="14" w16cid:durableId="1949238869">
    <w:abstractNumId w:val="18"/>
  </w:num>
  <w:num w:numId="15" w16cid:durableId="1677464829">
    <w:abstractNumId w:val="10"/>
  </w:num>
  <w:num w:numId="16" w16cid:durableId="1871062621">
    <w:abstractNumId w:val="6"/>
  </w:num>
  <w:num w:numId="17" w16cid:durableId="353848701">
    <w:abstractNumId w:val="24"/>
  </w:num>
  <w:num w:numId="18" w16cid:durableId="1081441587">
    <w:abstractNumId w:val="25"/>
  </w:num>
  <w:num w:numId="19" w16cid:durableId="1762410129">
    <w:abstractNumId w:val="3"/>
  </w:num>
  <w:num w:numId="20" w16cid:durableId="1786849993">
    <w:abstractNumId w:val="2"/>
  </w:num>
  <w:num w:numId="21" w16cid:durableId="1040786710">
    <w:abstractNumId w:val="8"/>
  </w:num>
  <w:num w:numId="22" w16cid:durableId="1384595835">
    <w:abstractNumId w:val="8"/>
    <w:lvlOverride w:ilvl="0">
      <w:startOverride w:val="1"/>
    </w:lvlOverride>
  </w:num>
  <w:num w:numId="23" w16cid:durableId="1938631922">
    <w:abstractNumId w:val="23"/>
  </w:num>
  <w:num w:numId="24" w16cid:durableId="220218856">
    <w:abstractNumId w:val="8"/>
    <w:lvlOverride w:ilvl="0">
      <w:startOverride w:val="1"/>
    </w:lvlOverride>
  </w:num>
  <w:num w:numId="25" w16cid:durableId="1933902138">
    <w:abstractNumId w:val="8"/>
    <w:lvlOverride w:ilvl="0">
      <w:startOverride w:val="1"/>
    </w:lvlOverride>
  </w:num>
  <w:num w:numId="26" w16cid:durableId="107117751">
    <w:abstractNumId w:val="9"/>
  </w:num>
  <w:num w:numId="27" w16cid:durableId="746265257">
    <w:abstractNumId w:val="19"/>
  </w:num>
  <w:num w:numId="28" w16cid:durableId="770274668">
    <w:abstractNumId w:val="8"/>
    <w:lvlOverride w:ilvl="0">
      <w:startOverride w:val="1"/>
    </w:lvlOverride>
  </w:num>
  <w:num w:numId="29" w16cid:durableId="195049497">
    <w:abstractNumId w:val="20"/>
  </w:num>
  <w:num w:numId="30" w16cid:durableId="1439526918">
    <w:abstractNumId w:val="8"/>
  </w:num>
  <w:num w:numId="31" w16cid:durableId="1856573344">
    <w:abstractNumId w:val="8"/>
    <w:lvlOverride w:ilvl="0">
      <w:startOverride w:val="1"/>
    </w:lvlOverride>
  </w:num>
  <w:num w:numId="32" w16cid:durableId="1339850138">
    <w:abstractNumId w:val="8"/>
    <w:lvlOverride w:ilvl="0">
      <w:startOverride w:val="1"/>
    </w:lvlOverride>
  </w:num>
  <w:num w:numId="33" w16cid:durableId="1475365451">
    <w:abstractNumId w:val="0"/>
  </w:num>
  <w:num w:numId="34" w16cid:durableId="212666007">
    <w:abstractNumId w:val="11"/>
  </w:num>
  <w:num w:numId="35" w16cid:durableId="10362694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A02"/>
    <w:rsid w:val="000033BD"/>
    <w:rsid w:val="0006059A"/>
    <w:rsid w:val="00062041"/>
    <w:rsid w:val="00082C62"/>
    <w:rsid w:val="000B231F"/>
    <w:rsid w:val="000E194B"/>
    <w:rsid w:val="00110217"/>
    <w:rsid w:val="00152AC3"/>
    <w:rsid w:val="00156AF3"/>
    <w:rsid w:val="0019491D"/>
    <w:rsid w:val="001F74AD"/>
    <w:rsid w:val="00290326"/>
    <w:rsid w:val="002C5A02"/>
    <w:rsid w:val="002D07A8"/>
    <w:rsid w:val="002F0F80"/>
    <w:rsid w:val="003127FD"/>
    <w:rsid w:val="003405EA"/>
    <w:rsid w:val="00404B31"/>
    <w:rsid w:val="00443B2E"/>
    <w:rsid w:val="00470E06"/>
    <w:rsid w:val="00474F67"/>
    <w:rsid w:val="0048500D"/>
    <w:rsid w:val="004D1ECA"/>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06EDF"/>
    <w:rsid w:val="008C1F1C"/>
    <w:rsid w:val="009975A0"/>
    <w:rsid w:val="009A2CD2"/>
    <w:rsid w:val="009C5C6E"/>
    <w:rsid w:val="00A2454C"/>
    <w:rsid w:val="00A76893"/>
    <w:rsid w:val="00AE245C"/>
    <w:rsid w:val="00B054EC"/>
    <w:rsid w:val="00BE2446"/>
    <w:rsid w:val="00BE2C21"/>
    <w:rsid w:val="00BF7F8D"/>
    <w:rsid w:val="00C01D20"/>
    <w:rsid w:val="00C202BF"/>
    <w:rsid w:val="00C427CD"/>
    <w:rsid w:val="00C858D7"/>
    <w:rsid w:val="00CF314C"/>
    <w:rsid w:val="00D073BC"/>
    <w:rsid w:val="00D56B82"/>
    <w:rsid w:val="00D83901"/>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653AB"/>
  <w15:docId w15:val="{707008FC-790B-447B-A30C-0DBDD4FFD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2C5A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954A3-3AEF-40F4-B16C-DDDED60A4EDF}">
  <ds:schemaRefs>
    <ds:schemaRef ds:uri="http://schemas.openxmlformats.org/package/2006/metadata/core-properties"/>
    <ds:schemaRef ds:uri="http://purl.org/dc/terms/"/>
    <ds:schemaRef ds:uri="http://www.w3.org/XML/1998/namespace"/>
    <ds:schemaRef ds:uri="7c04300a-231c-4281-9146-a98f6f4a7aff"/>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01e15224-84b2-4570-bdea-a67bb94d0921"/>
  </ds:schemaRefs>
</ds:datastoreItem>
</file>

<file path=customXml/itemProps2.xml><?xml version="1.0" encoding="utf-8"?>
<ds:datastoreItem xmlns:ds="http://schemas.openxmlformats.org/officeDocument/2006/customXml" ds:itemID="{36319403-8190-4114-95F6-7028EDC9C6B9}">
  <ds:schemaRefs>
    <ds:schemaRef ds:uri="http://schemas.microsoft.com/sharepoint/v3/contenttype/forms"/>
  </ds:schemaRefs>
</ds:datastoreItem>
</file>

<file path=customXml/itemProps3.xml><?xml version="1.0" encoding="utf-8"?>
<ds:datastoreItem xmlns:ds="http://schemas.openxmlformats.org/officeDocument/2006/customXml" ds:itemID="{207B7634-146D-46F3-B04C-C13E75D61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BSE.dotx</Template>
  <TotalTime>0</TotalTime>
  <Pages>1</Pages>
  <Words>122</Words>
  <Characters>697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Hazell, Danielle</cp:lastModifiedBy>
  <cp:revision>5</cp:revision>
  <cp:lastPrinted>2013-05-15T12:05:00Z</cp:lastPrinted>
  <dcterms:created xsi:type="dcterms:W3CDTF">2021-06-07T09:46:00Z</dcterms:created>
  <dcterms:modified xsi:type="dcterms:W3CDTF">2025-07-18T08:25:00Z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2025-06-01T15:54:47Z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4e91f4a5-ab74-46ed-be39-fc06b4471ce8</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